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MnsJAIAAFAEAAAOAAAAZHJzL2Uyb0RvYy54bWysVNtu2zAMfR+wfxD0vtjOkqU14hRdugwD&#10;ugvQ7gNkWbaFSaImKbGzry8lp1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7bOh88CNImbijpUPqGzw70P&#10;MRtWPl+JwTwo2eykUslwXb1VjhwYdskufamAF9eUIUNFr5fz5UTAKyC0DNjuSmrkO4/f1ICRtk+m&#10;Sc0YmFTTHlNW5sRjpG4iMYz1eNKlhuaIjDqY2hrHEDc9uD+UDNjSFfW/98wJStQXg6pcF4tFnIFk&#10;LJarORru0lNfepjhCFXRQMm03YZpbvbWya7HSFMfGLhFJVuZSI6ST1md8sa2TdyfRizOxaWdbv39&#10;EWyeAA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CyrMns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137459" w:rsidRDefault="0054235E" w:rsidP="00137459">
      <w:pPr>
        <w:pStyle w:val="a3"/>
        <w:spacing w:line="240" w:lineRule="auto"/>
        <w:jc w:val="center"/>
        <w:outlineLvl w:val="0"/>
        <w:rPr>
          <w:rFonts w:ascii="Times New Roman" w:hAnsi="Times New Roman"/>
          <w:color w:val="000000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</w:t>
      </w:r>
    </w:p>
    <w:p w:rsidR="00137459" w:rsidRPr="00137459" w:rsidRDefault="00137459" w:rsidP="00137459">
      <w:pPr>
        <w:pStyle w:val="a3"/>
        <w:spacing w:line="240" w:lineRule="auto"/>
        <w:jc w:val="center"/>
        <w:outlineLvl w:val="0"/>
        <w:rPr>
          <w:rFonts w:ascii="Times New Roman" w:hAnsi="Times New Roman"/>
          <w:color w:val="000000"/>
          <w:sz w:val="20"/>
          <w:szCs w:val="20"/>
        </w:rPr>
      </w:pPr>
    </w:p>
    <w:p w:rsidR="003C0865" w:rsidRPr="004A6EFB" w:rsidRDefault="00E2163F" w:rsidP="00137459">
      <w:pPr>
        <w:tabs>
          <w:tab w:val="left" w:pos="3969"/>
          <w:tab w:val="left" w:pos="7797"/>
        </w:tabs>
        <w:spacing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01.11.</w:t>
      </w:r>
      <w:r w:rsidR="008A74D9">
        <w:rPr>
          <w:rFonts w:ascii="Times New Roman" w:hAnsi="Times New Roman"/>
          <w:color w:val="000000"/>
          <w:sz w:val="26"/>
          <w:szCs w:val="26"/>
        </w:rPr>
        <w:t>2018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54235E" w:rsidRPr="00C62294">
        <w:rPr>
          <w:rFonts w:ascii="Times New Roman" w:hAnsi="Times New Roman"/>
        </w:rPr>
        <w:t> 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>Норильск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413</w:t>
      </w:r>
    </w:p>
    <w:p w:rsidR="00137459" w:rsidRPr="00555727" w:rsidRDefault="00137459" w:rsidP="001374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137459" w:rsidRPr="00555727" w:rsidRDefault="00137459" w:rsidP="001374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B97823" w:rsidRDefault="003C0865" w:rsidP="001374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</w:p>
    <w:p w:rsidR="00137459" w:rsidRPr="00555727" w:rsidRDefault="00137459" w:rsidP="00137459">
      <w:pPr>
        <w:widowControl w:val="0"/>
        <w:tabs>
          <w:tab w:val="left" w:pos="1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55727">
        <w:rPr>
          <w:rFonts w:ascii="Times New Roman" w:hAnsi="Times New Roman"/>
          <w:sz w:val="20"/>
          <w:szCs w:val="20"/>
        </w:rPr>
        <w:tab/>
      </w:r>
    </w:p>
    <w:p w:rsidR="00137459" w:rsidRPr="004C049C" w:rsidRDefault="00137459" w:rsidP="00137459">
      <w:pPr>
        <w:widowControl w:val="0"/>
        <w:tabs>
          <w:tab w:val="left" w:pos="1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97823" w:rsidRDefault="00B97823" w:rsidP="00137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13745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37459" w:rsidRDefault="00B24CA5" w:rsidP="001374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</w:t>
      </w:r>
      <w:r w:rsidR="008A74D9">
        <w:rPr>
          <w:rFonts w:ascii="Times New Roman" w:hAnsi="Times New Roman"/>
          <w:sz w:val="26"/>
          <w:szCs w:val="20"/>
        </w:rPr>
        <w:t>ройство территории» на 2017-2020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</w:t>
      </w:r>
      <w:r w:rsidR="00493B3A">
        <w:rPr>
          <w:rFonts w:ascii="Times New Roman" w:hAnsi="Times New Roman"/>
          <w:sz w:val="26"/>
          <w:szCs w:val="20"/>
        </w:rPr>
        <w:t>Программа), следующ</w:t>
      </w:r>
      <w:r w:rsidR="00137459">
        <w:rPr>
          <w:rFonts w:ascii="Times New Roman" w:hAnsi="Times New Roman"/>
          <w:sz w:val="26"/>
          <w:szCs w:val="20"/>
        </w:rPr>
        <w:t>и</w:t>
      </w:r>
      <w:r w:rsidR="00493B3A">
        <w:rPr>
          <w:rFonts w:ascii="Times New Roman" w:hAnsi="Times New Roman"/>
          <w:sz w:val="26"/>
          <w:szCs w:val="20"/>
        </w:rPr>
        <w:t>е изменения</w:t>
      </w:r>
      <w:r>
        <w:rPr>
          <w:rFonts w:ascii="Times New Roman" w:hAnsi="Times New Roman"/>
          <w:sz w:val="26"/>
          <w:szCs w:val="20"/>
        </w:rPr>
        <w:t>:</w:t>
      </w:r>
    </w:p>
    <w:p w:rsidR="00706F2F" w:rsidRPr="00137459" w:rsidRDefault="00137459" w:rsidP="001374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137459">
        <w:rPr>
          <w:rFonts w:ascii="Times New Roman" w:hAnsi="Times New Roman"/>
          <w:sz w:val="26"/>
          <w:szCs w:val="26"/>
        </w:rPr>
        <w:t>1.1. Строку</w:t>
      </w:r>
      <w:r w:rsidRPr="00137459">
        <w:rPr>
          <w:sz w:val="26"/>
          <w:szCs w:val="26"/>
        </w:rPr>
        <w:t xml:space="preserve"> </w:t>
      </w:r>
      <w:r w:rsidR="00706F2F" w:rsidRPr="00137459">
        <w:rPr>
          <w:rFonts w:ascii="Times New Roman" w:hAnsi="Times New Roman"/>
          <w:sz w:val="26"/>
          <w:szCs w:val="26"/>
        </w:rPr>
        <w:t>«Объемы и источники финансирования МП по годам реализации</w:t>
      </w:r>
      <w:r w:rsidR="00706F2F">
        <w:rPr>
          <w:rFonts w:ascii="Times New Roman" w:hAnsi="Times New Roman"/>
          <w:sz w:val="26"/>
          <w:szCs w:val="26"/>
        </w:rPr>
        <w:t xml:space="preserve"> (тыс. руб.)»</w:t>
      </w:r>
      <w:r>
        <w:rPr>
          <w:rFonts w:ascii="Times New Roman" w:hAnsi="Times New Roman"/>
          <w:sz w:val="26"/>
          <w:szCs w:val="26"/>
        </w:rPr>
        <w:t xml:space="preserve"> паспорта Программы</w:t>
      </w:r>
      <w:r w:rsidR="00706F2F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706F2F" w:rsidRPr="00137459" w:rsidRDefault="00137459" w:rsidP="00137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706F2F" w:rsidTr="00706F2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F2F" w:rsidRDefault="00706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AA4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</w:t>
            </w:r>
          </w:p>
          <w:p w:rsidR="00706F2F" w:rsidRPr="006E2AA4" w:rsidRDefault="00706F2F" w:rsidP="006E2AA4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5C7FAD">
              <w:rPr>
                <w:rFonts w:ascii="Times New Roman" w:hAnsi="Times New Roman"/>
                <w:b/>
                <w:sz w:val="26"/>
                <w:szCs w:val="26"/>
              </w:rPr>
              <w:t>933 479,9</w:t>
            </w:r>
            <w:r w:rsidRPr="006E2AA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2017 год – 258 773,3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258 285,4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487,9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2018 год – </w:t>
            </w:r>
            <w:r w:rsidR="005C7FAD">
              <w:rPr>
                <w:rFonts w:ascii="Times New Roman" w:hAnsi="Times New Roman"/>
                <w:b/>
                <w:bCs/>
                <w:sz w:val="26"/>
                <w:szCs w:val="26"/>
              </w:rPr>
              <w:t>225 415,7</w:t>
            </w:r>
            <w:r w:rsidR="006E1DD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464DB8">
              <w:rPr>
                <w:rFonts w:ascii="Times New Roman" w:hAnsi="Times New Roman"/>
                <w:b/>
                <w:sz w:val="26"/>
                <w:szCs w:val="26"/>
              </w:rPr>
              <w:t>222 441,3</w:t>
            </w:r>
            <w:r w:rsidR="006E1DD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706F2F" w:rsidRDefault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5C7FAD">
              <w:rPr>
                <w:rFonts w:ascii="Times New Roman" w:hAnsi="Times New Roman"/>
                <w:b/>
                <w:sz w:val="26"/>
                <w:szCs w:val="26"/>
              </w:rPr>
              <w:t>2 974,4</w:t>
            </w:r>
            <w:r w:rsidR="00706F2F" w:rsidRPr="007904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06F2F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>19 год – 253 902,0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790413" w:rsidRPr="00790413">
              <w:rPr>
                <w:rFonts w:ascii="Times New Roman" w:hAnsi="Times New Roman"/>
                <w:b/>
                <w:sz w:val="26"/>
                <w:szCs w:val="26"/>
              </w:rPr>
              <w:t>253 100,2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06F2F" w:rsidRDefault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 w:rsidR="00706F2F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90413" w:rsidRDefault="00790413" w:rsidP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2020 год – 195 388,9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90413" w:rsidRDefault="00790413" w:rsidP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194 587,1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90413" w:rsidRPr="00790413" w:rsidRDefault="00790413" w:rsidP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</w:tbl>
    <w:p w:rsidR="00706F2F" w:rsidRDefault="004C049C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».</w:t>
      </w:r>
    </w:p>
    <w:p w:rsidR="00706F2F" w:rsidRPr="004C049C" w:rsidRDefault="004C049C" w:rsidP="004C049C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706F2F" w:rsidRPr="004C049C">
        <w:rPr>
          <w:rFonts w:ascii="Times New Roman" w:hAnsi="Times New Roman"/>
          <w:sz w:val="26"/>
          <w:szCs w:val="26"/>
        </w:rPr>
        <w:t xml:space="preserve">Приложение № 1 к Программе изложить в редакции согласно приложению </w:t>
      </w:r>
      <w:r w:rsidR="00555727">
        <w:rPr>
          <w:rFonts w:ascii="Times New Roman" w:hAnsi="Times New Roman"/>
          <w:sz w:val="26"/>
          <w:szCs w:val="26"/>
        </w:rPr>
        <w:t xml:space="preserve">№ 1 </w:t>
      </w:r>
      <w:r w:rsidR="00706F2F" w:rsidRPr="004C049C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706F2F" w:rsidRDefault="00706F2F" w:rsidP="004C049C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706F2F" w:rsidRDefault="00706F2F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2B1F99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 w:rsidR="00B0303A">
        <w:rPr>
          <w:rFonts w:ascii="Times New Roman" w:hAnsi="Times New Roman"/>
          <w:sz w:val="26"/>
          <w:szCs w:val="26"/>
        </w:rPr>
        <w:t xml:space="preserve">                       </w:t>
      </w:r>
      <w:r w:rsidR="002B1F99">
        <w:rPr>
          <w:rFonts w:ascii="Times New Roman" w:hAnsi="Times New Roman"/>
          <w:sz w:val="26"/>
          <w:szCs w:val="26"/>
        </w:rPr>
        <w:t xml:space="preserve">        </w:t>
      </w:r>
      <w:r w:rsidR="00B0303A">
        <w:rPr>
          <w:rFonts w:ascii="Times New Roman" w:hAnsi="Times New Roman"/>
          <w:sz w:val="26"/>
          <w:szCs w:val="26"/>
        </w:rPr>
        <w:t xml:space="preserve"> </w:t>
      </w:r>
      <w:r w:rsidR="002B1F99">
        <w:rPr>
          <w:rFonts w:ascii="Times New Roman" w:hAnsi="Times New Roman"/>
          <w:sz w:val="26"/>
          <w:szCs w:val="26"/>
        </w:rPr>
        <w:t>Р</w:t>
      </w:r>
      <w:r w:rsidR="00CF3F9B">
        <w:rPr>
          <w:rFonts w:ascii="Times New Roman" w:hAnsi="Times New Roman"/>
          <w:sz w:val="26"/>
          <w:szCs w:val="26"/>
        </w:rPr>
        <w:t>.В.</w:t>
      </w:r>
      <w:r w:rsidR="00B0303A">
        <w:rPr>
          <w:rFonts w:ascii="Times New Roman" w:hAnsi="Times New Roman"/>
          <w:sz w:val="26"/>
          <w:szCs w:val="26"/>
        </w:rPr>
        <w:t xml:space="preserve"> </w:t>
      </w:r>
      <w:r w:rsidR="002B1F99">
        <w:rPr>
          <w:rFonts w:ascii="Times New Roman" w:hAnsi="Times New Roman"/>
          <w:sz w:val="26"/>
          <w:szCs w:val="26"/>
        </w:rPr>
        <w:t>Ахметчин</w:t>
      </w: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4C049C" w:rsidRDefault="004C049C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4C049C" w:rsidSect="004C049C">
      <w:pgSz w:w="11906" w:h="16838" w:code="9"/>
      <w:pgMar w:top="851" w:right="851" w:bottom="238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565" w:rsidRDefault="00806565">
      <w:r>
        <w:separator/>
      </w:r>
    </w:p>
  </w:endnote>
  <w:endnote w:type="continuationSeparator" w:id="0">
    <w:p w:rsidR="00806565" w:rsidRDefault="0080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565" w:rsidRDefault="00806565">
      <w:r>
        <w:separator/>
      </w:r>
    </w:p>
  </w:footnote>
  <w:footnote w:type="continuationSeparator" w:id="0">
    <w:p w:rsidR="00806565" w:rsidRDefault="00806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313EB"/>
    <w:rsid w:val="000C4C75"/>
    <w:rsid w:val="00105DB9"/>
    <w:rsid w:val="0011759F"/>
    <w:rsid w:val="00124F42"/>
    <w:rsid w:val="001355E1"/>
    <w:rsid w:val="0013572D"/>
    <w:rsid w:val="00137459"/>
    <w:rsid w:val="001B2248"/>
    <w:rsid w:val="001B444C"/>
    <w:rsid w:val="001C1931"/>
    <w:rsid w:val="001D6D17"/>
    <w:rsid w:val="001F20D2"/>
    <w:rsid w:val="0025369B"/>
    <w:rsid w:val="002B1F99"/>
    <w:rsid w:val="002C4AE0"/>
    <w:rsid w:val="00303796"/>
    <w:rsid w:val="00304F0A"/>
    <w:rsid w:val="003442D5"/>
    <w:rsid w:val="0035026B"/>
    <w:rsid w:val="00355560"/>
    <w:rsid w:val="00363C5A"/>
    <w:rsid w:val="003C0865"/>
    <w:rsid w:val="003C38F7"/>
    <w:rsid w:val="003D2CD3"/>
    <w:rsid w:val="003D7C24"/>
    <w:rsid w:val="0041688E"/>
    <w:rsid w:val="004641D1"/>
    <w:rsid w:val="00464DB8"/>
    <w:rsid w:val="004652FE"/>
    <w:rsid w:val="00493B3A"/>
    <w:rsid w:val="004A6EFB"/>
    <w:rsid w:val="004B3CE3"/>
    <w:rsid w:val="004C049C"/>
    <w:rsid w:val="004C7139"/>
    <w:rsid w:val="004F2428"/>
    <w:rsid w:val="005010F4"/>
    <w:rsid w:val="00532D4C"/>
    <w:rsid w:val="0054235E"/>
    <w:rsid w:val="0054393E"/>
    <w:rsid w:val="00546F89"/>
    <w:rsid w:val="00555727"/>
    <w:rsid w:val="005712A4"/>
    <w:rsid w:val="005C1572"/>
    <w:rsid w:val="005C7FAD"/>
    <w:rsid w:val="005D1B69"/>
    <w:rsid w:val="0060012B"/>
    <w:rsid w:val="00617200"/>
    <w:rsid w:val="006334DA"/>
    <w:rsid w:val="006518BB"/>
    <w:rsid w:val="00681227"/>
    <w:rsid w:val="00690950"/>
    <w:rsid w:val="006978FF"/>
    <w:rsid w:val="006B152E"/>
    <w:rsid w:val="006C196A"/>
    <w:rsid w:val="006E1DDB"/>
    <w:rsid w:val="006E2AA4"/>
    <w:rsid w:val="00706F2F"/>
    <w:rsid w:val="0076569F"/>
    <w:rsid w:val="0077568E"/>
    <w:rsid w:val="00790413"/>
    <w:rsid w:val="007B4F27"/>
    <w:rsid w:val="007B6682"/>
    <w:rsid w:val="007F1EDE"/>
    <w:rsid w:val="007F2E24"/>
    <w:rsid w:val="00806565"/>
    <w:rsid w:val="00855385"/>
    <w:rsid w:val="008A29CE"/>
    <w:rsid w:val="008A74D9"/>
    <w:rsid w:val="00906DDB"/>
    <w:rsid w:val="00935A6D"/>
    <w:rsid w:val="00943768"/>
    <w:rsid w:val="00990494"/>
    <w:rsid w:val="00A3108D"/>
    <w:rsid w:val="00A546AA"/>
    <w:rsid w:val="00A579F1"/>
    <w:rsid w:val="00A84EC5"/>
    <w:rsid w:val="00A91437"/>
    <w:rsid w:val="00AD1F66"/>
    <w:rsid w:val="00AE0BBA"/>
    <w:rsid w:val="00B0303A"/>
    <w:rsid w:val="00B24CA5"/>
    <w:rsid w:val="00B3011C"/>
    <w:rsid w:val="00B50C19"/>
    <w:rsid w:val="00B97823"/>
    <w:rsid w:val="00BD29B4"/>
    <w:rsid w:val="00C34EFC"/>
    <w:rsid w:val="00C3509F"/>
    <w:rsid w:val="00C610B2"/>
    <w:rsid w:val="00C62294"/>
    <w:rsid w:val="00CB6E36"/>
    <w:rsid w:val="00CF3F9B"/>
    <w:rsid w:val="00D1651B"/>
    <w:rsid w:val="00D22F42"/>
    <w:rsid w:val="00D4670B"/>
    <w:rsid w:val="00DF700F"/>
    <w:rsid w:val="00E2163F"/>
    <w:rsid w:val="00E97344"/>
    <w:rsid w:val="00EB0F53"/>
    <w:rsid w:val="00EF0B67"/>
    <w:rsid w:val="00EF4513"/>
    <w:rsid w:val="00F00D78"/>
    <w:rsid w:val="00F0704A"/>
    <w:rsid w:val="00F51164"/>
    <w:rsid w:val="00F679C8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2018-10-10T02:08:00Z</dcterms:created>
  <dcterms:modified xsi:type="dcterms:W3CDTF">2018-11-01T04:41:00Z</dcterms:modified>
</cp:coreProperties>
</file>